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6422" w14:textId="77777777" w:rsidR="005824C0" w:rsidRDefault="005824C0" w:rsidP="00BB5C4F">
      <w:r>
        <w:separator/>
      </w:r>
    </w:p>
  </w:endnote>
  <w:endnote w:type="continuationSeparator" w:id="0">
    <w:p w14:paraId="6AF8AC0D" w14:textId="77777777" w:rsidR="005824C0" w:rsidRDefault="005824C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EC0E5" w14:textId="77777777" w:rsidR="002349B2" w:rsidRDefault="002349B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19474" w14:textId="77777777" w:rsidR="005824C0" w:rsidRDefault="005824C0" w:rsidP="00BB5C4F">
      <w:r>
        <w:separator/>
      </w:r>
    </w:p>
  </w:footnote>
  <w:footnote w:type="continuationSeparator" w:id="0">
    <w:p w14:paraId="3429D8BA" w14:textId="77777777" w:rsidR="005824C0" w:rsidRDefault="005824C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5D6AB" w14:textId="77777777" w:rsidR="002349B2" w:rsidRDefault="002349B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D475" w14:textId="77777777" w:rsidR="002349B2" w:rsidRDefault="002349B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7D0" w14:textId="77777777" w:rsidR="00E24693" w:rsidRPr="00246536" w:rsidRDefault="00E24693" w:rsidP="00E24693">
    <w:pPr>
      <w:pStyle w:val="Glava"/>
      <w:jc w:val="center"/>
      <w:rPr>
        <w:rFonts w:ascii="Calibri" w:hAnsi="Calibri" w:cs="Calibri"/>
        <w:color w:val="006A8E"/>
        <w:sz w:val="24"/>
      </w:rPr>
    </w:pPr>
    <w:r w:rsidRPr="00246536">
      <w:rPr>
        <w:rFonts w:ascii="Calibri" w:hAnsi="Calibri" w:cs="Calibri"/>
        <w:color w:val="006A8E"/>
        <w:sz w:val="24"/>
      </w:rPr>
      <w:t>OSNOVNA ŠOLA MIHE PINTARJA TOLEDA VELENJE</w:t>
    </w:r>
  </w:p>
  <w:p w14:paraId="718D3C3E" w14:textId="77777777" w:rsidR="00E24693" w:rsidRPr="00246536" w:rsidRDefault="00E24693" w:rsidP="00E24693">
    <w:pPr>
      <w:pStyle w:val="Glava"/>
      <w:jc w:val="center"/>
      <w:rPr>
        <w:rFonts w:ascii="Calibri" w:hAnsi="Calibri" w:cs="Calibri"/>
        <w:color w:val="006A8E"/>
        <w:sz w:val="24"/>
      </w:rPr>
    </w:pPr>
    <w:r w:rsidRPr="00246536">
      <w:rPr>
        <w:rFonts w:ascii="Calibri" w:hAnsi="Calibri" w:cs="Calibri"/>
        <w:color w:val="006A8E"/>
        <w:sz w:val="24"/>
      </w:rPr>
      <w:t>Kidričeva 21</w:t>
    </w:r>
  </w:p>
  <w:p w14:paraId="4B5F8B70" w14:textId="524D13E1" w:rsidR="006B67EC" w:rsidRPr="00D532AD" w:rsidRDefault="00E24693" w:rsidP="00E24693">
    <w:pPr>
      <w:pStyle w:val="Glava"/>
      <w:jc w:val="center"/>
    </w:pPr>
    <w:r w:rsidRPr="00246536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349B2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07772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824C0"/>
    <w:rsid w:val="00597C9A"/>
    <w:rsid w:val="005A525C"/>
    <w:rsid w:val="005C7FC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24693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2022-10-19T08:40:00Z</dcterms:created>
  <dcterms:modified xsi:type="dcterms:W3CDTF">2022-10-28T12:00:00Z</dcterms:modified>
  <cp:contentStatus/>
</cp:coreProperties>
</file>